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13D85" w14:textId="77777777" w:rsidR="00402055" w:rsidRDefault="00402055" w:rsidP="00894B47">
      <w:pPr>
        <w:tabs>
          <w:tab w:val="left" w:pos="993"/>
          <w:tab w:val="left" w:pos="1134"/>
        </w:tabs>
        <w:rPr>
          <w:rFonts w:cs="Arial"/>
        </w:rPr>
      </w:pPr>
    </w:p>
    <w:p w14:paraId="5C8685E6" w14:textId="01458DD9" w:rsidR="0029016E" w:rsidRDefault="0029016E" w:rsidP="00C95324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</w:t>
      </w:r>
      <w:r w:rsidR="00A1243E" w:rsidRPr="00096E9C">
        <w:rPr>
          <w:rFonts w:cs="Arial"/>
        </w:rPr>
        <w:t>:</w:t>
      </w:r>
      <w:r w:rsidR="00C95324">
        <w:rPr>
          <w:rFonts w:cs="Arial"/>
        </w:rPr>
        <w:t xml:space="preserve"> </w:t>
      </w:r>
      <w:r w:rsidR="00C95324" w:rsidRPr="00C95324">
        <w:rPr>
          <w:rFonts w:cs="Arial"/>
        </w:rPr>
        <w:t>4300-0001/2023</w:t>
      </w:r>
      <w:r w:rsidR="00030771">
        <w:rPr>
          <w:rFonts w:cs="Arial"/>
        </w:rPr>
        <w:t>-2</w:t>
      </w:r>
      <w:bookmarkStart w:id="0" w:name="_GoBack"/>
      <w:bookmarkEnd w:id="0"/>
    </w:p>
    <w:p w14:paraId="31ABA999" w14:textId="446EF3E9" w:rsidR="00894B47" w:rsidRDefault="0029016E" w:rsidP="00894B47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173551">
        <w:rPr>
          <w:rFonts w:cs="Arial"/>
        </w:rPr>
        <w:t xml:space="preserve"> BR</w:t>
      </w:r>
      <w:r>
        <w:rPr>
          <w:rFonts w:cs="Arial"/>
        </w:rPr>
        <w:t>:</w:t>
      </w:r>
      <w:r w:rsidR="00A1243E" w:rsidRPr="00096E9C">
        <w:rPr>
          <w:rFonts w:cs="Arial"/>
        </w:rPr>
        <w:t xml:space="preserve"> </w:t>
      </w:r>
      <w:r w:rsidR="00C95324" w:rsidRPr="00C95324">
        <w:rPr>
          <w:rFonts w:cs="Arial"/>
        </w:rPr>
        <w:t>2023-087</w:t>
      </w:r>
    </w:p>
    <w:p w14:paraId="2196302B" w14:textId="77777777" w:rsidR="00922D36" w:rsidRDefault="00922D36" w:rsidP="00AF7809">
      <w:pPr>
        <w:tabs>
          <w:tab w:val="left" w:pos="1026"/>
        </w:tabs>
        <w:jc w:val="both"/>
        <w:rPr>
          <w:rFonts w:cs="Arial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AD3462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FA4DBF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25FB2E0D" w14:textId="64B30621" w:rsidR="00096E9C" w:rsidRDefault="00096E9C" w:rsidP="00096E9C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35D571C0" w14:textId="77777777" w:rsidR="008B164D" w:rsidRPr="00857AE0" w:rsidRDefault="008B164D" w:rsidP="008B164D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3989455D" w14:textId="6459D423" w:rsidR="006E7E5A" w:rsidRDefault="006E7E5A" w:rsidP="00096E9C">
      <w:pPr>
        <w:jc w:val="both"/>
        <w:rPr>
          <w:rFonts w:cs="Arial"/>
          <w:i/>
        </w:rPr>
      </w:pPr>
    </w:p>
    <w:p w14:paraId="12B1BC30" w14:textId="1FBE1BA4" w:rsidR="00AF7809" w:rsidRPr="00482AE9" w:rsidRDefault="00041093" w:rsidP="00096E9C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</w:t>
      </w:r>
      <w:r w:rsidR="00B869D6" w:rsidRPr="00482AE9">
        <w:rPr>
          <w:rFonts w:cs="Arial"/>
          <w:i/>
        </w:rPr>
        <w:t xml:space="preserve"> </w:t>
      </w:r>
      <w:r w:rsidRPr="00482AE9">
        <w:rPr>
          <w:rFonts w:cs="Arial"/>
          <w:i/>
        </w:rPr>
        <w:t>Ta obrazec je s</w:t>
      </w:r>
      <w:r w:rsidR="0029016E">
        <w:rPr>
          <w:rFonts w:cs="Arial"/>
          <w:i/>
        </w:rPr>
        <w:t>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D46C3" w14:textId="77777777" w:rsidR="00A518EC" w:rsidRDefault="00A518EC">
      <w:r>
        <w:separator/>
      </w:r>
    </w:p>
  </w:endnote>
  <w:endnote w:type="continuationSeparator" w:id="0">
    <w:p w14:paraId="08BD1C4B" w14:textId="77777777" w:rsidR="00A518EC" w:rsidRDefault="00A5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0AAFDC2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9532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9532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3B308B0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9A510E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07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07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691B2" w14:textId="77777777" w:rsidR="00A518EC" w:rsidRDefault="00A518EC">
      <w:r>
        <w:separator/>
      </w:r>
    </w:p>
  </w:footnote>
  <w:footnote w:type="continuationSeparator" w:id="0">
    <w:p w14:paraId="38AEC249" w14:textId="77777777" w:rsidR="00A518EC" w:rsidRDefault="00A51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1B3825F" w:rsidR="00C0552D" w:rsidRPr="009A0506" w:rsidRDefault="009A0506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A0506">
            <w:rPr>
              <w:rFonts w:cs="Arial"/>
              <w:color w:val="000000"/>
              <w:sz w:val="16"/>
              <w:szCs w:val="16"/>
            </w:rPr>
            <w:t>NMV</w:t>
          </w:r>
          <w:r w:rsidR="00FE007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5695A">
            <w:rPr>
              <w:rFonts w:cs="Arial"/>
              <w:color w:val="000000"/>
              <w:sz w:val="16"/>
              <w:szCs w:val="16"/>
            </w:rPr>
            <w:t>-</w:t>
          </w:r>
          <w:r w:rsidR="00FE007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5695A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224E2592" w:rsidR="00C0552D" w:rsidRPr="00096765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OBR – </w:t>
          </w:r>
          <w:r w:rsidR="00482AE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0771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3551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9016E"/>
    <w:rsid w:val="002A0B4E"/>
    <w:rsid w:val="002A6A46"/>
    <w:rsid w:val="002A7C81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2055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E5A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06E6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8155E7"/>
    <w:rsid w:val="00824D1D"/>
    <w:rsid w:val="00833AC6"/>
    <w:rsid w:val="0084082F"/>
    <w:rsid w:val="00843739"/>
    <w:rsid w:val="00847017"/>
    <w:rsid w:val="00857006"/>
    <w:rsid w:val="00882006"/>
    <w:rsid w:val="008835FC"/>
    <w:rsid w:val="00894B47"/>
    <w:rsid w:val="00895F3B"/>
    <w:rsid w:val="008A757F"/>
    <w:rsid w:val="008B164D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050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18EC"/>
    <w:rsid w:val="00A556D4"/>
    <w:rsid w:val="00A57325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0862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5B76"/>
    <w:rsid w:val="00C468BF"/>
    <w:rsid w:val="00C565DD"/>
    <w:rsid w:val="00C64A95"/>
    <w:rsid w:val="00C82B34"/>
    <w:rsid w:val="00C9531D"/>
    <w:rsid w:val="00C95324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5695A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4DBF"/>
    <w:rsid w:val="00FB174F"/>
    <w:rsid w:val="00FB4D34"/>
    <w:rsid w:val="00FC4EB7"/>
    <w:rsid w:val="00FC6805"/>
    <w:rsid w:val="00FC6CF0"/>
    <w:rsid w:val="00FD6770"/>
    <w:rsid w:val="00FE00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8676D83-BCA9-4424-B128-D7317B376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ADD0EA-067A-4C11-BFB7-F9220E033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9E04E-95C1-4E19-A493-284FD5494C99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8F3E128E-5E0F-4B76-9F65-B3B0D1F4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</cp:revision>
  <cp:lastPrinted>2016-06-20T06:28:00Z</cp:lastPrinted>
  <dcterms:created xsi:type="dcterms:W3CDTF">2015-02-19T08:08:00Z</dcterms:created>
  <dcterms:modified xsi:type="dcterms:W3CDTF">2023-02-02T09:31:00Z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